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2A" w:rsidRPr="003E7EBB" w:rsidRDefault="00D7002A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0" w:name="_GoBack"/>
      <w:bookmarkEnd w:id="0"/>
      <w:r w:rsidRPr="003E7EBB">
        <w:rPr>
          <w:rFonts w:ascii="Times New Roman" w:hAnsi="Times New Roman"/>
          <w:b/>
          <w:sz w:val="20"/>
          <w:szCs w:val="20"/>
        </w:rPr>
        <w:t>РОССИЙСКАЯ ФЕДЕРАЦИЯ</w:t>
      </w:r>
    </w:p>
    <w:p w:rsidR="00D7002A" w:rsidRPr="003E7EBB" w:rsidRDefault="00D7002A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УНЕЧ</w:t>
      </w:r>
      <w:r w:rsidRPr="003E7EBB">
        <w:rPr>
          <w:rFonts w:ascii="Times New Roman" w:hAnsi="Times New Roman"/>
          <w:b/>
          <w:sz w:val="20"/>
          <w:szCs w:val="20"/>
        </w:rPr>
        <w:t xml:space="preserve">СКИЙ </w:t>
      </w:r>
      <w:r>
        <w:rPr>
          <w:rFonts w:ascii="Times New Roman" w:hAnsi="Times New Roman"/>
          <w:b/>
          <w:sz w:val="20"/>
          <w:szCs w:val="20"/>
        </w:rPr>
        <w:t xml:space="preserve">РАЙОН </w:t>
      </w:r>
      <w:r w:rsidRPr="003E7EBB">
        <w:rPr>
          <w:rFonts w:ascii="Times New Roman" w:hAnsi="Times New Roman"/>
          <w:b/>
          <w:sz w:val="20"/>
          <w:szCs w:val="20"/>
        </w:rPr>
        <w:t>БРЯНСКАЯ ОБЛАСТЬ</w:t>
      </w:r>
    </w:p>
    <w:p w:rsidR="00D7002A" w:rsidRPr="003E7EBB" w:rsidRDefault="00D7002A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СТАРОСЕЛЬСКАЯ СЕЛЬСКАЯ</w:t>
      </w:r>
      <w:r w:rsidRPr="003E7EBB">
        <w:rPr>
          <w:rFonts w:ascii="Times New Roman" w:hAnsi="Times New Roman"/>
          <w:b/>
          <w:sz w:val="20"/>
          <w:szCs w:val="20"/>
        </w:rPr>
        <w:t xml:space="preserve"> АДМИНИСТРАЦИЯ</w:t>
      </w:r>
    </w:p>
    <w:p w:rsidR="00D7002A" w:rsidRPr="003E7EBB" w:rsidRDefault="00D7002A" w:rsidP="00927F34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Постановление </w:t>
      </w:r>
    </w:p>
    <w:p w:rsidR="00D7002A" w:rsidRPr="00677979" w:rsidRDefault="00D7002A" w:rsidP="0060140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От 01.06. </w:t>
      </w:r>
      <w:r w:rsidRPr="00AA7A8F">
        <w:rPr>
          <w:rFonts w:ascii="Times New Roman" w:hAnsi="Times New Roman"/>
          <w:b/>
          <w:sz w:val="20"/>
          <w:szCs w:val="20"/>
        </w:rPr>
        <w:t>201</w:t>
      </w:r>
      <w:r>
        <w:rPr>
          <w:rFonts w:ascii="Times New Roman" w:hAnsi="Times New Roman"/>
          <w:b/>
          <w:sz w:val="20"/>
          <w:szCs w:val="20"/>
        </w:rPr>
        <w:t>6</w:t>
      </w:r>
      <w:r w:rsidRPr="00AA7A8F">
        <w:rPr>
          <w:rFonts w:ascii="Times New Roman" w:hAnsi="Times New Roman"/>
          <w:b/>
          <w:sz w:val="20"/>
          <w:szCs w:val="20"/>
        </w:rPr>
        <w:t xml:space="preserve"> года № </w:t>
      </w:r>
      <w:r>
        <w:rPr>
          <w:rFonts w:ascii="Times New Roman" w:hAnsi="Times New Roman"/>
          <w:b/>
          <w:sz w:val="20"/>
          <w:szCs w:val="20"/>
        </w:rPr>
        <w:t>_11__</w:t>
      </w:r>
    </w:p>
    <w:p w:rsidR="00D7002A" w:rsidRDefault="00D7002A" w:rsidP="00601403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с. Староселье</w:t>
      </w:r>
    </w:p>
    <w:p w:rsidR="00D7002A" w:rsidRDefault="00D7002A" w:rsidP="004D28A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</w:t>
      </w:r>
      <w:r w:rsidRPr="003E7EBB">
        <w:rPr>
          <w:rFonts w:ascii="Times New Roman" w:hAnsi="Times New Roman"/>
          <w:b/>
          <w:sz w:val="20"/>
          <w:szCs w:val="20"/>
        </w:rPr>
        <w:t xml:space="preserve">Об утверждении списка </w:t>
      </w:r>
      <w:r>
        <w:rPr>
          <w:rFonts w:ascii="Times New Roman" w:hAnsi="Times New Roman"/>
          <w:b/>
          <w:sz w:val="20"/>
          <w:szCs w:val="20"/>
        </w:rPr>
        <w:t xml:space="preserve">собственников </w:t>
      </w:r>
      <w:r w:rsidRPr="003E7EBB">
        <w:rPr>
          <w:rFonts w:ascii="Times New Roman" w:hAnsi="Times New Roman"/>
          <w:b/>
          <w:sz w:val="20"/>
          <w:szCs w:val="20"/>
        </w:rPr>
        <w:t>невостребованных</w:t>
      </w:r>
    </w:p>
    <w:p w:rsidR="00D7002A" w:rsidRDefault="00D7002A" w:rsidP="004D28A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3E7EBB">
        <w:rPr>
          <w:rFonts w:ascii="Times New Roman" w:hAnsi="Times New Roman"/>
          <w:b/>
          <w:sz w:val="20"/>
          <w:szCs w:val="20"/>
        </w:rPr>
        <w:t xml:space="preserve"> земельных долей </w:t>
      </w:r>
      <w:r>
        <w:rPr>
          <w:rFonts w:ascii="Times New Roman" w:hAnsi="Times New Roman"/>
          <w:b/>
          <w:sz w:val="20"/>
          <w:szCs w:val="20"/>
        </w:rPr>
        <w:t>колхоза</w:t>
      </w:r>
      <w:r w:rsidRPr="003E7EBB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«Ленинский путь».</w:t>
      </w:r>
    </w:p>
    <w:p w:rsidR="00D7002A" w:rsidRPr="003E7EBB" w:rsidRDefault="00D7002A" w:rsidP="004D28AF">
      <w:p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7002A" w:rsidRPr="003E7EBB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  <w:t xml:space="preserve">В соответствии со статьей 12.1. Федерального закона от 24.07.2002 года №101-ФЗ «Об обороте земель сельскохозяйственного назначения» Администрацией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ского района Брянской области в </w:t>
      </w:r>
      <w:r>
        <w:rPr>
          <w:rFonts w:ascii="Times New Roman" w:hAnsi="Times New Roman"/>
          <w:sz w:val="20"/>
          <w:szCs w:val="20"/>
        </w:rPr>
        <w:t xml:space="preserve">Унечской </w:t>
      </w:r>
      <w:r w:rsidRPr="003E7EBB">
        <w:rPr>
          <w:rFonts w:ascii="Times New Roman" w:hAnsi="Times New Roman"/>
          <w:sz w:val="20"/>
          <w:szCs w:val="20"/>
        </w:rPr>
        <w:t>газете</w:t>
      </w:r>
      <w:r w:rsidRPr="00317DEF">
        <w:rPr>
          <w:rFonts w:ascii="Times New Roman" w:hAnsi="Times New Roman"/>
          <w:sz w:val="20"/>
          <w:szCs w:val="20"/>
        </w:rPr>
        <w:t xml:space="preserve"> от </w:t>
      </w:r>
      <w:r>
        <w:rPr>
          <w:rFonts w:ascii="Times New Roman" w:hAnsi="Times New Roman"/>
          <w:sz w:val="20"/>
          <w:szCs w:val="20"/>
        </w:rPr>
        <w:t>21</w:t>
      </w:r>
      <w:r w:rsidRPr="00F060D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августа</w:t>
      </w:r>
      <w:r w:rsidRPr="00F060D8">
        <w:rPr>
          <w:rFonts w:ascii="Times New Roman" w:hAnsi="Times New Roman"/>
          <w:sz w:val="20"/>
          <w:szCs w:val="20"/>
        </w:rPr>
        <w:t xml:space="preserve"> 2015 года №</w:t>
      </w:r>
      <w:r>
        <w:rPr>
          <w:rFonts w:ascii="Times New Roman" w:hAnsi="Times New Roman"/>
          <w:sz w:val="20"/>
          <w:szCs w:val="20"/>
        </w:rPr>
        <w:t>65</w:t>
      </w:r>
      <w:r w:rsidRPr="00F060D8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10199</w:t>
      </w:r>
      <w:r w:rsidRPr="00F060D8">
        <w:rPr>
          <w:rFonts w:ascii="Times New Roman" w:hAnsi="Times New Roman"/>
          <w:sz w:val="20"/>
          <w:szCs w:val="20"/>
        </w:rPr>
        <w:t>)</w:t>
      </w:r>
      <w:r w:rsidRPr="00285B3B"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 xml:space="preserve">и на </w:t>
      </w:r>
      <w:r>
        <w:rPr>
          <w:rFonts w:ascii="Times New Roman" w:hAnsi="Times New Roman"/>
          <w:sz w:val="20"/>
          <w:szCs w:val="20"/>
        </w:rPr>
        <w:t>сайте администрации Унечского района Брянской области:</w:t>
      </w:r>
      <w:r w:rsidRPr="00703675">
        <w:rPr>
          <w:sz w:val="20"/>
          <w:szCs w:val="20"/>
        </w:rPr>
        <w:t xml:space="preserve"> </w:t>
      </w:r>
      <w:r w:rsidRPr="008F295E">
        <w:rPr>
          <w:rFonts w:ascii="Times New Roman" w:hAnsi="Times New Roman"/>
        </w:rPr>
        <w:t>http://www.unradm.ru/?p=44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>в сети «Интернет»</w:t>
      </w:r>
      <w:r w:rsidRPr="003E7EBB">
        <w:rPr>
          <w:rFonts w:ascii="Times New Roman" w:hAnsi="Times New Roman"/>
          <w:sz w:val="20"/>
          <w:szCs w:val="20"/>
        </w:rPr>
        <w:t xml:space="preserve"> был опубликован список </w:t>
      </w:r>
      <w:r>
        <w:rPr>
          <w:rFonts w:ascii="Times New Roman" w:hAnsi="Times New Roman"/>
          <w:sz w:val="20"/>
          <w:szCs w:val="20"/>
        </w:rPr>
        <w:t xml:space="preserve">собственников земельных долей в праве общей долевой собственности на земельный участок </w:t>
      </w:r>
      <w:r w:rsidRPr="003E7EBB">
        <w:rPr>
          <w:rFonts w:ascii="Times New Roman" w:hAnsi="Times New Roman"/>
          <w:sz w:val="20"/>
          <w:szCs w:val="20"/>
        </w:rPr>
        <w:t xml:space="preserve">с кадастровым номером </w:t>
      </w:r>
      <w:r w:rsidRPr="00AA7A8F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AA7A8F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130,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колхоз «Ленинский путь»</w:t>
      </w:r>
      <w:r w:rsidRPr="003E7EBB">
        <w:rPr>
          <w:rFonts w:ascii="Times New Roman" w:hAnsi="Times New Roman"/>
          <w:sz w:val="20"/>
          <w:szCs w:val="20"/>
        </w:rPr>
        <w:t xml:space="preserve">, земельные доли которых могут быть признаны невостребованными. </w:t>
      </w:r>
    </w:p>
    <w:p w:rsidR="00D7002A" w:rsidRPr="003E7EBB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27</w:t>
      </w:r>
      <w:r w:rsidRPr="000B2C9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ноября</w:t>
      </w:r>
      <w:r w:rsidRPr="000B2C94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5</w:t>
      </w:r>
      <w:r w:rsidRPr="000B2C94">
        <w:rPr>
          <w:rFonts w:ascii="Times New Roman" w:hAnsi="Times New Roman"/>
          <w:sz w:val="20"/>
          <w:szCs w:val="20"/>
        </w:rPr>
        <w:t xml:space="preserve"> года в </w:t>
      </w:r>
      <w:r>
        <w:rPr>
          <w:rFonts w:ascii="Times New Roman" w:hAnsi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/>
          <w:sz w:val="20"/>
          <w:szCs w:val="20"/>
        </w:rPr>
        <w:t xml:space="preserve">газете № </w:t>
      </w:r>
      <w:r>
        <w:rPr>
          <w:rFonts w:ascii="Times New Roman" w:hAnsi="Times New Roman"/>
          <w:sz w:val="20"/>
          <w:szCs w:val="20"/>
        </w:rPr>
        <w:t>93</w:t>
      </w:r>
      <w:r w:rsidRPr="000B2C94">
        <w:rPr>
          <w:rFonts w:ascii="Times New Roman" w:hAnsi="Times New Roman"/>
          <w:sz w:val="20"/>
          <w:szCs w:val="20"/>
        </w:rPr>
        <w:t xml:space="preserve"> (</w:t>
      </w:r>
      <w:r>
        <w:rPr>
          <w:rFonts w:ascii="Times New Roman" w:hAnsi="Times New Roman"/>
          <w:sz w:val="20"/>
          <w:szCs w:val="20"/>
        </w:rPr>
        <w:t>10227</w:t>
      </w:r>
      <w:r w:rsidRPr="000B2C94">
        <w:rPr>
          <w:rFonts w:ascii="Times New Roman" w:hAnsi="Times New Roman"/>
          <w:sz w:val="20"/>
          <w:szCs w:val="20"/>
        </w:rPr>
        <w:t>)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 w:rsidRPr="00577140">
        <w:rPr>
          <w:rFonts w:ascii="Times New Roman" w:hAnsi="Times New Roman"/>
          <w:sz w:val="20"/>
          <w:szCs w:val="20"/>
        </w:rPr>
        <w:t>и на сайте администрации Унечского района Брянской области: http://www.unradm.ru/?p=44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3675">
        <w:rPr>
          <w:rFonts w:ascii="Times New Roman" w:hAnsi="Times New Roman"/>
          <w:sz w:val="20"/>
          <w:szCs w:val="20"/>
        </w:rPr>
        <w:t>в сети «Интернет»</w:t>
      </w:r>
      <w:r>
        <w:rPr>
          <w:rFonts w:ascii="Times New Roman" w:hAnsi="Times New Roman"/>
          <w:sz w:val="20"/>
          <w:szCs w:val="20"/>
        </w:rPr>
        <w:t>, а так же</w:t>
      </w:r>
      <w:r w:rsidRPr="003E7EBB">
        <w:rPr>
          <w:rFonts w:ascii="Times New Roman" w:hAnsi="Times New Roman"/>
          <w:sz w:val="20"/>
          <w:szCs w:val="20"/>
        </w:rPr>
        <w:t xml:space="preserve"> на информационных щитах, расположенных на территории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о проведении </w:t>
      </w:r>
      <w:r>
        <w:rPr>
          <w:rFonts w:ascii="Times New Roman" w:hAnsi="Times New Roman"/>
          <w:sz w:val="20"/>
          <w:szCs w:val="20"/>
        </w:rPr>
        <w:t>11</w:t>
      </w:r>
      <w:r w:rsidRPr="001A309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января</w:t>
      </w:r>
      <w:r w:rsidRPr="001A3096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6</w:t>
      </w:r>
      <w:r w:rsidRPr="001A3096">
        <w:rPr>
          <w:rFonts w:ascii="Times New Roman" w:hAnsi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/>
          <w:sz w:val="20"/>
          <w:szCs w:val="20"/>
        </w:rPr>
        <w:t xml:space="preserve"> общего собрания участников долевой собственности. </w:t>
      </w:r>
      <w:r w:rsidRPr="006C73C0">
        <w:rPr>
          <w:rFonts w:ascii="Times New Roman" w:hAnsi="Times New Roman"/>
          <w:sz w:val="20"/>
          <w:szCs w:val="20"/>
        </w:rPr>
        <w:t>Вопросом</w:t>
      </w:r>
      <w:r>
        <w:rPr>
          <w:rFonts w:ascii="Times New Roman" w:hAnsi="Times New Roman"/>
          <w:sz w:val="20"/>
          <w:szCs w:val="20"/>
        </w:rPr>
        <w:t>, вынесенным</w:t>
      </w:r>
      <w:r w:rsidRPr="003E7EBB">
        <w:rPr>
          <w:rFonts w:ascii="Times New Roman" w:hAnsi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D7002A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11</w:t>
      </w:r>
      <w:r w:rsidRPr="007F6D0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января</w:t>
      </w:r>
      <w:r w:rsidRPr="007F6D05">
        <w:rPr>
          <w:rFonts w:ascii="Times New Roman" w:hAnsi="Times New Roman"/>
          <w:sz w:val="20"/>
          <w:szCs w:val="20"/>
        </w:rPr>
        <w:t xml:space="preserve"> 201</w:t>
      </w:r>
      <w:r>
        <w:rPr>
          <w:rFonts w:ascii="Times New Roman" w:hAnsi="Times New Roman"/>
          <w:sz w:val="20"/>
          <w:szCs w:val="20"/>
        </w:rPr>
        <w:t>6</w:t>
      </w:r>
      <w:r w:rsidRPr="007F6D05">
        <w:rPr>
          <w:rFonts w:ascii="Times New Roman" w:hAnsi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/>
          <w:sz w:val="20"/>
          <w:szCs w:val="20"/>
        </w:rPr>
        <w:t xml:space="preserve"> 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130,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колхоз «Ленинский путь»</w:t>
      </w:r>
      <w:r w:rsidRPr="003E7EBB">
        <w:rPr>
          <w:rFonts w:ascii="Times New Roman" w:hAnsi="Times New Roman"/>
          <w:sz w:val="20"/>
          <w:szCs w:val="20"/>
        </w:rPr>
        <w:t xml:space="preserve"> не состоялось по причине отсутствия кворума. Количество собственников земельных долей в праве общей долевой собственности на земельный участок из земель сельскохозяйственного назначения с кадастровым </w:t>
      </w:r>
      <w:r>
        <w:rPr>
          <w:rFonts w:ascii="Times New Roman" w:hAnsi="Times New Roman"/>
          <w:sz w:val="20"/>
          <w:szCs w:val="20"/>
        </w:rPr>
        <w:t xml:space="preserve">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130,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район, </w:t>
      </w:r>
      <w:r>
        <w:rPr>
          <w:rFonts w:ascii="Times New Roman" w:hAnsi="Times New Roman"/>
          <w:sz w:val="20"/>
          <w:szCs w:val="20"/>
        </w:rPr>
        <w:t>колхоз «Ленинский путь»</w:t>
      </w:r>
      <w:r w:rsidRPr="003E7EBB">
        <w:rPr>
          <w:rFonts w:ascii="Times New Roman" w:hAnsi="Times New Roman"/>
          <w:sz w:val="20"/>
          <w:szCs w:val="20"/>
        </w:rPr>
        <w:t xml:space="preserve"> составляет </w:t>
      </w:r>
      <w:r>
        <w:rPr>
          <w:rFonts w:ascii="Times New Roman" w:hAnsi="Times New Roman"/>
          <w:sz w:val="20"/>
          <w:szCs w:val="20"/>
        </w:rPr>
        <w:t>735</w:t>
      </w:r>
      <w:r w:rsidRPr="003E7EBB">
        <w:rPr>
          <w:rFonts w:ascii="Times New Roman" w:hAnsi="Times New Roman"/>
          <w:sz w:val="20"/>
          <w:szCs w:val="20"/>
        </w:rPr>
        <w:t xml:space="preserve"> человек, долей </w:t>
      </w:r>
      <w:r>
        <w:rPr>
          <w:rFonts w:ascii="Times New Roman" w:hAnsi="Times New Roman"/>
          <w:sz w:val="20"/>
          <w:szCs w:val="20"/>
        </w:rPr>
        <w:t>735. На собрании не присутствовал ни один собственник</w:t>
      </w:r>
      <w:r w:rsidRPr="003E7EBB">
        <w:rPr>
          <w:rFonts w:ascii="Times New Roman" w:hAnsi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D7002A" w:rsidRPr="003E7EBB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D7002A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ab/>
        <w:t>В соответствии с ч.7 ст. 12.1. Федерального закона от 24.07.2002 года №101-ФЗ «Об обороте земель сельскохозяйственного назначения» с даты утверждения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вышеизложенного,</w:t>
      </w:r>
    </w:p>
    <w:p w:rsidR="00D7002A" w:rsidRPr="003E7EBB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7002A" w:rsidRPr="00601403" w:rsidRDefault="00D7002A" w:rsidP="0060140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01403">
        <w:rPr>
          <w:rFonts w:ascii="Times New Roman" w:hAnsi="Times New Roman"/>
          <w:b/>
          <w:sz w:val="20"/>
          <w:szCs w:val="20"/>
        </w:rPr>
        <w:t>Постановляю:</w:t>
      </w:r>
    </w:p>
    <w:p w:rsidR="00D7002A" w:rsidRPr="003E7EBB" w:rsidRDefault="00D7002A" w:rsidP="00927F3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7002A" w:rsidRPr="003E7EBB" w:rsidRDefault="00D7002A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 xml:space="preserve">Утвердить список </w:t>
      </w:r>
      <w:r>
        <w:rPr>
          <w:rFonts w:ascii="Times New Roman" w:hAnsi="Times New Roman"/>
          <w:sz w:val="20"/>
          <w:szCs w:val="20"/>
        </w:rPr>
        <w:t xml:space="preserve">собственников </w:t>
      </w:r>
      <w:r>
        <w:rPr>
          <w:rFonts w:ascii="Times New Roman" w:hAnsi="Times New Roman"/>
          <w:sz w:val="20"/>
          <w:szCs w:val="20"/>
          <w:highlight w:val="yellow"/>
        </w:rPr>
        <w:t>80</w:t>
      </w:r>
      <w:r w:rsidRPr="00577140">
        <w:rPr>
          <w:rFonts w:ascii="Times New Roman" w:hAnsi="Times New Roman"/>
          <w:sz w:val="20"/>
          <w:szCs w:val="20"/>
          <w:highlight w:val="yellow"/>
        </w:rPr>
        <w:t xml:space="preserve"> (</w:t>
      </w:r>
      <w:r>
        <w:rPr>
          <w:rFonts w:ascii="Times New Roman" w:hAnsi="Times New Roman"/>
          <w:sz w:val="20"/>
          <w:szCs w:val="20"/>
        </w:rPr>
        <w:t>восьмидесяти</w:t>
      </w:r>
      <w:r w:rsidRPr="00AA7A8F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невостребованных земельных долей</w:t>
      </w:r>
      <w:r w:rsidRPr="003E7EB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/>
          <w:sz w:val="20"/>
          <w:szCs w:val="20"/>
        </w:rPr>
        <w:t xml:space="preserve">из земель сельскохозяйственного назначения с кадастровым номером </w:t>
      </w:r>
      <w:r w:rsidRPr="00F5674E">
        <w:rPr>
          <w:rFonts w:ascii="Times New Roman" w:hAnsi="Times New Roman"/>
          <w:sz w:val="20"/>
          <w:szCs w:val="20"/>
        </w:rPr>
        <w:t>32:</w:t>
      </w:r>
      <w:r>
        <w:rPr>
          <w:rFonts w:ascii="Times New Roman" w:hAnsi="Times New Roman"/>
          <w:sz w:val="20"/>
          <w:szCs w:val="20"/>
        </w:rPr>
        <w:t>27</w:t>
      </w:r>
      <w:r w:rsidRPr="00F5674E">
        <w:rPr>
          <w:rFonts w:ascii="Times New Roman" w:hAnsi="Times New Roman"/>
          <w:sz w:val="20"/>
          <w:szCs w:val="20"/>
        </w:rPr>
        <w:t>:0000000:</w:t>
      </w:r>
      <w:r>
        <w:rPr>
          <w:rFonts w:ascii="Times New Roman" w:hAnsi="Times New Roman"/>
          <w:sz w:val="20"/>
          <w:szCs w:val="20"/>
        </w:rPr>
        <w:t>130, расположенный</w:t>
      </w:r>
      <w:r w:rsidRPr="003E7EBB">
        <w:rPr>
          <w:rFonts w:ascii="Times New Roman" w:hAnsi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/>
          <w:sz w:val="20"/>
          <w:szCs w:val="20"/>
        </w:rPr>
        <w:t>Унечский</w:t>
      </w:r>
      <w:r w:rsidRPr="003E7EBB">
        <w:rPr>
          <w:rFonts w:ascii="Times New Roman" w:hAnsi="Times New Roman"/>
          <w:sz w:val="20"/>
          <w:szCs w:val="20"/>
        </w:rPr>
        <w:t xml:space="preserve"> район, </w:t>
      </w:r>
      <w:r>
        <w:rPr>
          <w:rFonts w:ascii="Times New Roman" w:hAnsi="Times New Roman"/>
          <w:sz w:val="20"/>
          <w:szCs w:val="20"/>
        </w:rPr>
        <w:t>колхоз «Ленинский путь»,</w:t>
      </w:r>
      <w:r w:rsidRPr="003E7EBB">
        <w:rPr>
          <w:rFonts w:ascii="Times New Roman" w:hAnsi="Times New Roman"/>
          <w:sz w:val="20"/>
          <w:szCs w:val="20"/>
        </w:rPr>
        <w:t xml:space="preserve"> на территории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D7002A" w:rsidRPr="003E7EBB" w:rsidRDefault="00D7002A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 xml:space="preserve">Обратиться в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r>
        <w:rPr>
          <w:rFonts w:ascii="Times New Roman" w:hAnsi="Times New Roman"/>
          <w:sz w:val="20"/>
          <w:szCs w:val="20"/>
        </w:rPr>
        <w:t>Старосельского</w:t>
      </w:r>
      <w:r w:rsidRPr="003E7EBB">
        <w:rPr>
          <w:rFonts w:ascii="Times New Roman" w:hAnsi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/>
          <w:sz w:val="20"/>
          <w:szCs w:val="20"/>
        </w:rPr>
        <w:t>Унеч</w:t>
      </w:r>
      <w:r w:rsidRPr="003E7EBB">
        <w:rPr>
          <w:rFonts w:ascii="Times New Roman" w:hAnsi="Times New Roman"/>
          <w:sz w:val="20"/>
          <w:szCs w:val="20"/>
        </w:rPr>
        <w:t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невостребованными.</w:t>
      </w:r>
    </w:p>
    <w:p w:rsidR="00D7002A" w:rsidRPr="003E7EBB" w:rsidRDefault="00D7002A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3E7EBB">
        <w:rPr>
          <w:rFonts w:ascii="Times New Roman" w:hAnsi="Times New Roman"/>
          <w:sz w:val="20"/>
          <w:szCs w:val="20"/>
        </w:rPr>
        <w:t>Контроль за исполнением настоящего постановления оставляю за собой</w:t>
      </w:r>
    </w:p>
    <w:p w:rsidR="00D7002A" w:rsidRPr="003E7EBB" w:rsidRDefault="00D7002A" w:rsidP="00927F34">
      <w:pPr>
        <w:pStyle w:val="ListParagraph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7002A" w:rsidRPr="003E7EBB" w:rsidRDefault="00D7002A" w:rsidP="002A180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D7002A" w:rsidRDefault="00D7002A" w:rsidP="00573E84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</w:t>
      </w:r>
      <w:r w:rsidRPr="003E7EBB">
        <w:rPr>
          <w:rFonts w:ascii="Times New Roman" w:hAnsi="Times New Roman"/>
          <w:sz w:val="20"/>
          <w:szCs w:val="20"/>
        </w:rPr>
        <w:t>Гла</w:t>
      </w:r>
      <w:r>
        <w:rPr>
          <w:rFonts w:ascii="Times New Roman" w:hAnsi="Times New Roman"/>
          <w:sz w:val="20"/>
          <w:szCs w:val="20"/>
        </w:rPr>
        <w:t xml:space="preserve">ва Администрации                                                              </w:t>
      </w:r>
      <w:r w:rsidRPr="003E7EBB">
        <w:rPr>
          <w:rFonts w:ascii="Times New Roman" w:hAnsi="Times New Roman"/>
          <w:sz w:val="20"/>
          <w:szCs w:val="20"/>
        </w:rPr>
        <w:t>/</w:t>
      </w:r>
      <w:r w:rsidRPr="003E7EB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Лукашов А.В.</w:t>
      </w:r>
      <w:r w:rsidRPr="00927F34">
        <w:rPr>
          <w:rFonts w:ascii="Times New Roman" w:hAnsi="Times New Roman"/>
        </w:rPr>
        <w:t>/</w:t>
      </w:r>
    </w:p>
    <w:p w:rsidR="00D7002A" w:rsidRDefault="00D7002A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D7002A" w:rsidRDefault="00D7002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№1 к Постановлению Старосельской сельской администрации Унечского района Брянской области </w:t>
      </w:r>
    </w:p>
    <w:p w:rsidR="00D7002A" w:rsidRDefault="00D7002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 ________</w:t>
      </w:r>
      <w:r w:rsidRPr="00AA7A8F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6</w:t>
      </w:r>
      <w:r w:rsidRPr="00AA7A8F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__</w:t>
      </w:r>
    </w:p>
    <w:p w:rsidR="00D7002A" w:rsidRDefault="00D7002A" w:rsidP="002F4A0A">
      <w:pPr>
        <w:spacing w:after="0" w:line="240" w:lineRule="auto"/>
        <w:ind w:left="3540"/>
        <w:jc w:val="both"/>
        <w:rPr>
          <w:rFonts w:ascii="Times New Roman" w:hAnsi="Times New Roman"/>
          <w:b/>
        </w:rPr>
      </w:pPr>
    </w:p>
    <w:p w:rsidR="00D7002A" w:rsidRDefault="00D7002A" w:rsidP="007C0E7F">
      <w:pPr>
        <w:spacing w:after="0" w:line="240" w:lineRule="auto"/>
        <w:ind w:firstLine="360"/>
        <w:rPr>
          <w:rFonts w:ascii="Times New Roman" w:hAnsi="Times New Roman"/>
          <w:b/>
        </w:rPr>
      </w:pPr>
      <w:r w:rsidRPr="00731A3F">
        <w:rPr>
          <w:rFonts w:ascii="Times New Roman" w:hAnsi="Times New Roman"/>
          <w:b/>
        </w:rPr>
        <w:t>№</w:t>
      </w:r>
      <w:r w:rsidRPr="00037B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731A3F">
        <w:rPr>
          <w:rFonts w:ascii="Times New Roman" w:hAnsi="Times New Roman"/>
          <w:b/>
        </w:rPr>
        <w:t>Ф.И.О. собственника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37BA4">
        <w:rPr>
          <w:rFonts w:ascii="Times New Roman" w:hAnsi="Times New Roman"/>
          <w:b/>
        </w:rPr>
        <w:t xml:space="preserve"> </w:t>
      </w:r>
      <w:r w:rsidRPr="00731A3F">
        <w:rPr>
          <w:rFonts w:ascii="Times New Roman" w:hAnsi="Times New Roman"/>
          <w:b/>
        </w:rPr>
        <w:t>Год рождения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Балабо Алексей Иванович</w:t>
      </w:r>
      <w:r>
        <w:rPr>
          <w:rFonts w:ascii="Times New Roman" w:hAnsi="Times New Roman"/>
        </w:rPr>
        <w:t xml:space="preserve">                                                     30.03.1932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Балабо Людмила Григорьевна</w:t>
      </w:r>
      <w:r>
        <w:rPr>
          <w:rFonts w:ascii="Times New Roman" w:hAnsi="Times New Roman"/>
        </w:rPr>
        <w:t xml:space="preserve">                                              26.02.1962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Башлакова Лидия Денисовна</w:t>
      </w:r>
      <w:r>
        <w:rPr>
          <w:rFonts w:ascii="Times New Roman" w:hAnsi="Times New Roman"/>
        </w:rPr>
        <w:t xml:space="preserve">                                                20.01.1929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Бердник Николай Сергеевич</w:t>
      </w:r>
      <w:r>
        <w:rPr>
          <w:rFonts w:ascii="Times New Roman" w:hAnsi="Times New Roman"/>
        </w:rPr>
        <w:t xml:space="preserve">                                                 10.01.1962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Бердник Николай Михайлович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Бурая Надежда Семеновна</w:t>
      </w:r>
      <w:r>
        <w:rPr>
          <w:rFonts w:ascii="Times New Roman" w:hAnsi="Times New Roman"/>
        </w:rPr>
        <w:t xml:space="preserve">                                                     18.02.1940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 xml:space="preserve">Бурдина Наталья Сергеевна </w:t>
      </w:r>
      <w:r>
        <w:rPr>
          <w:rFonts w:ascii="Times New Roman" w:hAnsi="Times New Roman"/>
        </w:rPr>
        <w:t xml:space="preserve">                                                  07.08.1967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Бурый Иван Федорович</w:t>
      </w:r>
      <w:r>
        <w:rPr>
          <w:rFonts w:ascii="Times New Roman" w:hAnsi="Times New Roman"/>
        </w:rPr>
        <w:t xml:space="preserve">                                                          10.01.1937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Воробъева Надежда Александровна</w:t>
      </w:r>
      <w:r>
        <w:rPr>
          <w:rFonts w:ascii="Times New Roman" w:hAnsi="Times New Roman"/>
        </w:rPr>
        <w:t xml:space="preserve">                                      12.11.1930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Ворона Анюта Николаевна</w:t>
      </w:r>
      <w:r>
        <w:rPr>
          <w:rFonts w:ascii="Times New Roman" w:hAnsi="Times New Roman"/>
        </w:rPr>
        <w:t xml:space="preserve">                                                     10.11.1936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Ворона Надежда Григорьевна</w:t>
      </w:r>
      <w:r>
        <w:rPr>
          <w:rFonts w:ascii="Times New Roman" w:hAnsi="Times New Roman"/>
        </w:rPr>
        <w:t xml:space="preserve">                                                 21.09.1926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Галицкая Вера Семеновна</w:t>
      </w:r>
      <w:r>
        <w:rPr>
          <w:rFonts w:ascii="Times New Roman" w:hAnsi="Times New Roman"/>
        </w:rPr>
        <w:t xml:space="preserve">                                                       20.05.1932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Глот Мария Илларионовна</w:t>
      </w:r>
      <w:r>
        <w:rPr>
          <w:rFonts w:ascii="Times New Roman" w:hAnsi="Times New Roman"/>
        </w:rPr>
        <w:t xml:space="preserve">                                                      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Гнедькова Евдокия Михайловна</w:t>
      </w:r>
      <w:r>
        <w:rPr>
          <w:rFonts w:ascii="Times New Roman" w:hAnsi="Times New Roman"/>
        </w:rPr>
        <w:t xml:space="preserve">                                            28.06.1925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Голенок Прасковья Андреевна</w:t>
      </w:r>
      <w:r>
        <w:rPr>
          <w:rFonts w:ascii="Times New Roman" w:hAnsi="Times New Roman"/>
        </w:rPr>
        <w:t xml:space="preserve">                                               1924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Грибова Вера Семеновна</w:t>
      </w:r>
      <w:r>
        <w:rPr>
          <w:rFonts w:ascii="Times New Roman" w:hAnsi="Times New Roman"/>
        </w:rPr>
        <w:t xml:space="preserve">                                                         30.10.1934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Марченко Мария Ивановна</w:t>
      </w:r>
      <w:r>
        <w:rPr>
          <w:rFonts w:ascii="Times New Roman" w:hAnsi="Times New Roman"/>
        </w:rPr>
        <w:t xml:space="preserve">                                                     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Дринь Раиса Ивановна</w:t>
      </w:r>
      <w:r>
        <w:rPr>
          <w:rFonts w:ascii="Times New Roman" w:hAnsi="Times New Roman"/>
        </w:rPr>
        <w:t xml:space="preserve">                                                             1912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Дьяконова Лилия Станиславовна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Зенченко Николай Иванович</w:t>
      </w:r>
      <w:r>
        <w:rPr>
          <w:rFonts w:ascii="Times New Roman" w:hAnsi="Times New Roman"/>
        </w:rPr>
        <w:t xml:space="preserve">                                                   27.08.1932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Зенченко Петр Николаевич</w:t>
      </w:r>
      <w:r>
        <w:rPr>
          <w:rFonts w:ascii="Times New Roman" w:hAnsi="Times New Roman"/>
        </w:rPr>
        <w:t xml:space="preserve">                                                      2.10.1964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Зубова Варвара Николаевна</w:t>
      </w:r>
      <w:r>
        <w:rPr>
          <w:rFonts w:ascii="Times New Roman" w:hAnsi="Times New Roman"/>
        </w:rPr>
        <w:t xml:space="preserve">                                                     11.11.1926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Зубова Нина Григорьевна</w:t>
      </w:r>
      <w:r>
        <w:rPr>
          <w:rFonts w:ascii="Times New Roman" w:hAnsi="Times New Roman"/>
        </w:rPr>
        <w:t xml:space="preserve">                                                         8.07.1926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Казаченко Станислав Алексеевич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Кауров Сергей Филиппович</w:t>
      </w:r>
      <w:r>
        <w:rPr>
          <w:rFonts w:ascii="Times New Roman" w:hAnsi="Times New Roman"/>
        </w:rPr>
        <w:t xml:space="preserve">                                                     12.04.1936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Кучебо Галина Федоровна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Лимонов Емельян Константинович</w:t>
      </w:r>
      <w:r>
        <w:rPr>
          <w:rFonts w:ascii="Times New Roman" w:hAnsi="Times New Roman"/>
        </w:rPr>
        <w:t xml:space="preserve">                                         10.06.1930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Лохмачева Нина Стефановна</w:t>
      </w:r>
      <w:r>
        <w:rPr>
          <w:rFonts w:ascii="Times New Roman" w:hAnsi="Times New Roman"/>
        </w:rPr>
        <w:t xml:space="preserve">                                                    01.01.1940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Луговая Александра Киндеевна</w:t>
      </w:r>
      <w:r>
        <w:rPr>
          <w:rFonts w:ascii="Times New Roman" w:hAnsi="Times New Roman"/>
        </w:rPr>
        <w:t xml:space="preserve">                                               1921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Малашенко  Мария Ивановна</w:t>
      </w:r>
      <w:r>
        <w:rPr>
          <w:rFonts w:ascii="Times New Roman" w:hAnsi="Times New Roman"/>
        </w:rPr>
        <w:t xml:space="preserve">                                                   1910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Мамонова Валентина Николаевна</w:t>
      </w:r>
      <w:r>
        <w:rPr>
          <w:rFonts w:ascii="Times New Roman" w:hAnsi="Times New Roman"/>
        </w:rPr>
        <w:t xml:space="preserve">                                            24.10.1959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Мамонова Зинаида Стефановна</w:t>
      </w:r>
      <w:r>
        <w:rPr>
          <w:rFonts w:ascii="Times New Roman" w:hAnsi="Times New Roman"/>
        </w:rPr>
        <w:t xml:space="preserve">                                                03.10.1928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Мамонова Лидия Афанасьевна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Мамонова Лидия Петровна</w:t>
      </w:r>
      <w:r>
        <w:rPr>
          <w:rFonts w:ascii="Times New Roman" w:hAnsi="Times New Roman"/>
        </w:rPr>
        <w:t xml:space="preserve">                                                        02.05.1937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Марченко Владимир Степанович</w:t>
      </w:r>
      <w:r>
        <w:rPr>
          <w:rFonts w:ascii="Times New Roman" w:hAnsi="Times New Roman"/>
        </w:rPr>
        <w:t xml:space="preserve">                                              1927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Мельникова Валентина Гордеевна</w:t>
      </w:r>
      <w:r>
        <w:rPr>
          <w:rFonts w:ascii="Times New Roman" w:hAnsi="Times New Roman"/>
        </w:rPr>
        <w:t xml:space="preserve">                                            04.09.1930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Молчанова Светлана Егоровна</w:t>
      </w:r>
      <w:r>
        <w:rPr>
          <w:rFonts w:ascii="Times New Roman" w:hAnsi="Times New Roman"/>
        </w:rPr>
        <w:t xml:space="preserve">                                                  21.11.1966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Монжос Петр Михайлович</w:t>
      </w:r>
      <w:r>
        <w:rPr>
          <w:rFonts w:ascii="Times New Roman" w:hAnsi="Times New Roman"/>
        </w:rPr>
        <w:t xml:space="preserve">                                                         01.07.1956                                        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Москаленко Ирина Михайловна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Москоленко Евдокия Федоровна</w:t>
      </w:r>
      <w:r>
        <w:rPr>
          <w:rFonts w:ascii="Times New Roman" w:hAnsi="Times New Roman"/>
        </w:rPr>
        <w:t xml:space="preserve">                                                1914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Мотырев Алексей Захарович</w:t>
      </w:r>
      <w:r>
        <w:rPr>
          <w:rFonts w:ascii="Times New Roman" w:hAnsi="Times New Roman"/>
        </w:rPr>
        <w:t xml:space="preserve">                                                       1929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Мотырев Михаил Егорович</w:t>
      </w:r>
      <w:r>
        <w:rPr>
          <w:rFonts w:ascii="Times New Roman" w:hAnsi="Times New Roman"/>
        </w:rPr>
        <w:t xml:space="preserve">                                                         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Мотырева  Зинаида Николаевна</w:t>
      </w:r>
      <w:r>
        <w:rPr>
          <w:rFonts w:ascii="Times New Roman" w:hAnsi="Times New Roman"/>
        </w:rPr>
        <w:t xml:space="preserve">                                                  1954</w:t>
      </w:r>
    </w:p>
    <w:p w:rsidR="00D7002A" w:rsidRPr="00EC3914" w:rsidRDefault="00D7002A" w:rsidP="00894933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Мотырева Анна Федоровна</w:t>
      </w:r>
      <w:r>
        <w:rPr>
          <w:rFonts w:ascii="Times New Roman" w:hAnsi="Times New Roman"/>
        </w:rPr>
        <w:t xml:space="preserve">                                                          28.11.1927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Налиткина Лидия Семеновна</w:t>
      </w:r>
      <w:r>
        <w:rPr>
          <w:rFonts w:ascii="Times New Roman" w:hAnsi="Times New Roman"/>
        </w:rPr>
        <w:t xml:space="preserve">                                                       -.02.1925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Несоленая Мария Николаевна</w:t>
      </w:r>
      <w:r>
        <w:rPr>
          <w:rFonts w:ascii="Times New Roman" w:hAnsi="Times New Roman"/>
        </w:rPr>
        <w:t xml:space="preserve">                                                       01.01.1936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Николин Иван Ефимович</w:t>
      </w:r>
      <w:r>
        <w:rPr>
          <w:rFonts w:ascii="Times New Roman" w:hAnsi="Times New Roman"/>
        </w:rPr>
        <w:t xml:space="preserve">                                                              20.07.1936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Николина Александра Леоновна</w:t>
      </w:r>
      <w:r>
        <w:rPr>
          <w:rFonts w:ascii="Times New Roman" w:hAnsi="Times New Roman"/>
        </w:rPr>
        <w:t xml:space="preserve">                                                   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Ноздря Валентина Савельевна</w:t>
      </w:r>
      <w:r>
        <w:rPr>
          <w:rFonts w:ascii="Times New Roman" w:hAnsi="Times New Roman"/>
        </w:rPr>
        <w:t xml:space="preserve">                                                       15.01.1933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Ноздря Вера Васильевна</w:t>
      </w:r>
      <w:r>
        <w:rPr>
          <w:rFonts w:ascii="Times New Roman" w:hAnsi="Times New Roman"/>
        </w:rPr>
        <w:t xml:space="preserve">                                                                21.10.1931                                                 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Ноздря Любовь Трофимовна</w:t>
      </w:r>
      <w:r>
        <w:rPr>
          <w:rFonts w:ascii="Times New Roman" w:hAnsi="Times New Roman"/>
        </w:rPr>
        <w:t xml:space="preserve">                                                         25.10.1943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Овсянникова Евланья Савельевна</w:t>
      </w:r>
      <w:r>
        <w:rPr>
          <w:rFonts w:ascii="Times New Roman" w:hAnsi="Times New Roman"/>
        </w:rPr>
        <w:t xml:space="preserve">                                                 05.06.1922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Подольный Сергей Дмитриевич</w:t>
      </w:r>
      <w:r>
        <w:rPr>
          <w:rFonts w:ascii="Times New Roman" w:hAnsi="Times New Roman"/>
        </w:rPr>
        <w:t xml:space="preserve">                                                    20.06.1923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Радичкин Григорий Николаевич</w:t>
      </w:r>
      <w:r>
        <w:rPr>
          <w:rFonts w:ascii="Times New Roman" w:hAnsi="Times New Roman"/>
        </w:rPr>
        <w:t xml:space="preserve">                                                    1924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Рыбиченко Ирина Аркадьевна</w:t>
      </w:r>
      <w:r>
        <w:rPr>
          <w:rFonts w:ascii="Times New Roman" w:hAnsi="Times New Roman"/>
        </w:rPr>
        <w:t xml:space="preserve">                                                        06.12.1973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Сазонов Лука Леонович</w:t>
      </w:r>
      <w:r>
        <w:rPr>
          <w:rFonts w:ascii="Times New Roman" w:hAnsi="Times New Roman"/>
        </w:rPr>
        <w:t xml:space="preserve">                                                                   1907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Салаева Надежда Федоровна</w:t>
      </w:r>
      <w:r>
        <w:rPr>
          <w:rFonts w:ascii="Times New Roman" w:hAnsi="Times New Roman"/>
        </w:rPr>
        <w:t xml:space="preserve">                                                           1923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Сапунова Анна Владимировна</w:t>
      </w:r>
      <w:r>
        <w:rPr>
          <w:rFonts w:ascii="Times New Roman" w:hAnsi="Times New Roman"/>
        </w:rPr>
        <w:t xml:space="preserve">                                                        11.02.1921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Сауленко Иван Яковлевич</w:t>
      </w:r>
      <w:r>
        <w:rPr>
          <w:rFonts w:ascii="Times New Roman" w:hAnsi="Times New Roman"/>
        </w:rPr>
        <w:t xml:space="preserve">                                                                1940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Сивая Любовь Георгиевна</w:t>
      </w:r>
      <w:r>
        <w:rPr>
          <w:rFonts w:ascii="Times New Roman" w:hAnsi="Times New Roman"/>
        </w:rPr>
        <w:t xml:space="preserve">                                                                23.04.1931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Ситкин Павел Никитич</w:t>
      </w:r>
      <w:r>
        <w:rPr>
          <w:rFonts w:ascii="Times New Roman" w:hAnsi="Times New Roman"/>
        </w:rPr>
        <w:t xml:space="preserve">                                                                     04.01.1935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Ситкина Зинаида Петровна</w:t>
      </w:r>
      <w:r>
        <w:rPr>
          <w:rFonts w:ascii="Times New Roman" w:hAnsi="Times New Roman"/>
        </w:rPr>
        <w:t xml:space="preserve">                                                               1939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Ситкина Надежда Денисовна</w:t>
      </w:r>
      <w:r>
        <w:rPr>
          <w:rFonts w:ascii="Times New Roman" w:hAnsi="Times New Roman"/>
        </w:rPr>
        <w:t xml:space="preserve">                                                            01.08.1940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Скабинская Александра  Васильевна</w:t>
      </w:r>
      <w:r>
        <w:rPr>
          <w:rFonts w:ascii="Times New Roman" w:hAnsi="Times New Roman"/>
        </w:rPr>
        <w:t xml:space="preserve">                                               22.04.1930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Смолко ( Рыбиченко) Екатерина Павловна</w:t>
      </w:r>
      <w:r>
        <w:rPr>
          <w:rFonts w:ascii="Times New Roman" w:hAnsi="Times New Roman"/>
        </w:rPr>
        <w:t xml:space="preserve">                                     17.07.1932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Смолко Владимир Михайлович</w:t>
      </w:r>
      <w:r>
        <w:rPr>
          <w:rFonts w:ascii="Times New Roman" w:hAnsi="Times New Roman"/>
        </w:rPr>
        <w:t xml:space="preserve">                                                        1924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Смолко Прасковья Ивановна</w:t>
      </w:r>
      <w:r>
        <w:rPr>
          <w:rFonts w:ascii="Times New Roman" w:hAnsi="Times New Roman"/>
        </w:rPr>
        <w:t xml:space="preserve">                                                             1919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Смолко Прасковья Васильевна</w:t>
      </w:r>
      <w:r>
        <w:rPr>
          <w:rFonts w:ascii="Times New Roman" w:hAnsi="Times New Roman"/>
        </w:rPr>
        <w:t xml:space="preserve">                                                          1919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Соломахо Надежда Евгеньевна</w:t>
      </w:r>
      <w:r>
        <w:rPr>
          <w:rFonts w:ascii="Times New Roman" w:hAnsi="Times New Roman"/>
        </w:rPr>
        <w:t xml:space="preserve">                                                          27.10.1965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Сороко Евгений Григорьевич</w:t>
      </w:r>
      <w:r>
        <w:rPr>
          <w:rFonts w:ascii="Times New Roman" w:hAnsi="Times New Roman"/>
        </w:rPr>
        <w:t xml:space="preserve">                                                             1938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Таратонов Александр Иванович</w:t>
      </w:r>
      <w:r>
        <w:rPr>
          <w:rFonts w:ascii="Times New Roman" w:hAnsi="Times New Roman"/>
        </w:rPr>
        <w:t xml:space="preserve">                                                         22.10.1935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Таратонов Петр Петрович</w:t>
      </w:r>
      <w:r>
        <w:rPr>
          <w:rFonts w:ascii="Times New Roman" w:hAnsi="Times New Roman"/>
        </w:rPr>
        <w:t xml:space="preserve">                                                                   24.04.1941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Таратонова Вера Фоминична</w:t>
      </w:r>
      <w:r>
        <w:rPr>
          <w:rFonts w:ascii="Times New Roman" w:hAnsi="Times New Roman"/>
        </w:rPr>
        <w:t xml:space="preserve">                                                              1907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Таратонова Галина Николаевна</w:t>
      </w:r>
      <w:r>
        <w:rPr>
          <w:rFonts w:ascii="Times New Roman" w:hAnsi="Times New Roman"/>
        </w:rPr>
        <w:t xml:space="preserve">                                                          15.06.1941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Филипкова Надежда Ивановна</w:t>
      </w:r>
      <w:r>
        <w:rPr>
          <w:rFonts w:ascii="Times New Roman" w:hAnsi="Times New Roman"/>
        </w:rPr>
        <w:t xml:space="preserve">                                                           18.02.1938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Филипкова Неонила Ивановна</w:t>
      </w:r>
      <w:r>
        <w:rPr>
          <w:rFonts w:ascii="Times New Roman" w:hAnsi="Times New Roman"/>
        </w:rPr>
        <w:t xml:space="preserve">                                                            1935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Шевцова Александра Егоровна</w:t>
      </w:r>
      <w:r>
        <w:rPr>
          <w:rFonts w:ascii="Times New Roman" w:hAnsi="Times New Roman"/>
        </w:rPr>
        <w:t xml:space="preserve">                                                           1936</w:t>
      </w:r>
    </w:p>
    <w:p w:rsidR="00D7002A" w:rsidRPr="00EC3914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Яндубаев Альберт Логинович</w:t>
      </w:r>
      <w:r>
        <w:rPr>
          <w:rFonts w:ascii="Times New Roman" w:hAnsi="Times New Roman"/>
        </w:rPr>
        <w:t xml:space="preserve">                                                             22.02.1952</w:t>
      </w:r>
    </w:p>
    <w:p w:rsidR="00D7002A" w:rsidRPr="00535729" w:rsidRDefault="00D7002A" w:rsidP="00EC3914">
      <w:pPr>
        <w:pStyle w:val="ListParagraph"/>
        <w:numPr>
          <w:ilvl w:val="3"/>
          <w:numId w:val="12"/>
        </w:numPr>
        <w:spacing w:after="0" w:line="240" w:lineRule="auto"/>
        <w:ind w:left="284" w:firstLine="0"/>
        <w:rPr>
          <w:rFonts w:ascii="Times New Roman" w:hAnsi="Times New Roman"/>
        </w:rPr>
      </w:pPr>
      <w:r w:rsidRPr="00EC3914">
        <w:rPr>
          <w:rFonts w:ascii="Times New Roman" w:hAnsi="Times New Roman"/>
        </w:rPr>
        <w:t>Яндубаева Александра Павловна</w:t>
      </w:r>
      <w:r>
        <w:rPr>
          <w:rFonts w:ascii="Times New Roman" w:hAnsi="Times New Roman"/>
        </w:rPr>
        <w:t xml:space="preserve">                                                        20.06.1953</w:t>
      </w:r>
    </w:p>
    <w:sectPr w:rsidR="00D7002A" w:rsidRPr="00535729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1284"/>
    <w:multiLevelType w:val="hybridMultilevel"/>
    <w:tmpl w:val="11AE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ED793D"/>
    <w:multiLevelType w:val="hybridMultilevel"/>
    <w:tmpl w:val="EC4601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EF28E0"/>
    <w:multiLevelType w:val="hybridMultilevel"/>
    <w:tmpl w:val="131C8768"/>
    <w:lvl w:ilvl="0" w:tplc="CCDE0E32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147501"/>
    <w:multiLevelType w:val="hybridMultilevel"/>
    <w:tmpl w:val="1316882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50BD2219"/>
    <w:multiLevelType w:val="hybridMultilevel"/>
    <w:tmpl w:val="C8C4B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BE66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1C9"/>
    <w:rsid w:val="00023D5C"/>
    <w:rsid w:val="00032F1A"/>
    <w:rsid w:val="00037BA4"/>
    <w:rsid w:val="00042AE2"/>
    <w:rsid w:val="000517BC"/>
    <w:rsid w:val="000612B9"/>
    <w:rsid w:val="0006521C"/>
    <w:rsid w:val="00071150"/>
    <w:rsid w:val="00075628"/>
    <w:rsid w:val="0008643E"/>
    <w:rsid w:val="0009243B"/>
    <w:rsid w:val="000948FF"/>
    <w:rsid w:val="000A16AA"/>
    <w:rsid w:val="000A1F57"/>
    <w:rsid w:val="000B282C"/>
    <w:rsid w:val="000B2C94"/>
    <w:rsid w:val="000C0DFE"/>
    <w:rsid w:val="000C57A8"/>
    <w:rsid w:val="000E12D9"/>
    <w:rsid w:val="000E185C"/>
    <w:rsid w:val="000F28CE"/>
    <w:rsid w:val="000F2D44"/>
    <w:rsid w:val="000F5EA1"/>
    <w:rsid w:val="000F663F"/>
    <w:rsid w:val="00113FDE"/>
    <w:rsid w:val="00162A7B"/>
    <w:rsid w:val="001828E5"/>
    <w:rsid w:val="00195A13"/>
    <w:rsid w:val="001A01B1"/>
    <w:rsid w:val="001A3096"/>
    <w:rsid w:val="001A4B6A"/>
    <w:rsid w:val="001A5EC5"/>
    <w:rsid w:val="001B3D5D"/>
    <w:rsid w:val="001D1B1C"/>
    <w:rsid w:val="001D2966"/>
    <w:rsid w:val="001E7A22"/>
    <w:rsid w:val="001F43E3"/>
    <w:rsid w:val="00203ECC"/>
    <w:rsid w:val="00205670"/>
    <w:rsid w:val="002103D5"/>
    <w:rsid w:val="0021625E"/>
    <w:rsid w:val="00221607"/>
    <w:rsid w:val="00224F20"/>
    <w:rsid w:val="00247757"/>
    <w:rsid w:val="002646BC"/>
    <w:rsid w:val="00274160"/>
    <w:rsid w:val="002752C7"/>
    <w:rsid w:val="00277D7E"/>
    <w:rsid w:val="00281781"/>
    <w:rsid w:val="00283E54"/>
    <w:rsid w:val="00285B3B"/>
    <w:rsid w:val="00295D8C"/>
    <w:rsid w:val="00296F9D"/>
    <w:rsid w:val="002971DE"/>
    <w:rsid w:val="002A1809"/>
    <w:rsid w:val="002A1D22"/>
    <w:rsid w:val="002A4434"/>
    <w:rsid w:val="002B6A16"/>
    <w:rsid w:val="002D66FA"/>
    <w:rsid w:val="002D68A5"/>
    <w:rsid w:val="002F157F"/>
    <w:rsid w:val="002F4A0A"/>
    <w:rsid w:val="00304628"/>
    <w:rsid w:val="00306F29"/>
    <w:rsid w:val="00317DEF"/>
    <w:rsid w:val="0032589D"/>
    <w:rsid w:val="003261C9"/>
    <w:rsid w:val="003402B3"/>
    <w:rsid w:val="00350283"/>
    <w:rsid w:val="00351861"/>
    <w:rsid w:val="003575E3"/>
    <w:rsid w:val="0036168A"/>
    <w:rsid w:val="00364B6D"/>
    <w:rsid w:val="003669A9"/>
    <w:rsid w:val="0037382D"/>
    <w:rsid w:val="00390257"/>
    <w:rsid w:val="0039331C"/>
    <w:rsid w:val="003A01F3"/>
    <w:rsid w:val="003A6BDE"/>
    <w:rsid w:val="003D0D89"/>
    <w:rsid w:val="003E7EBB"/>
    <w:rsid w:val="003F109E"/>
    <w:rsid w:val="003F28EC"/>
    <w:rsid w:val="004100C3"/>
    <w:rsid w:val="004205A7"/>
    <w:rsid w:val="004536C4"/>
    <w:rsid w:val="004645DF"/>
    <w:rsid w:val="00482CB1"/>
    <w:rsid w:val="00483FCA"/>
    <w:rsid w:val="00494A85"/>
    <w:rsid w:val="00494D4E"/>
    <w:rsid w:val="004A77D5"/>
    <w:rsid w:val="004C10DE"/>
    <w:rsid w:val="004C4235"/>
    <w:rsid w:val="004C65BA"/>
    <w:rsid w:val="004D28AF"/>
    <w:rsid w:val="004D7E3F"/>
    <w:rsid w:val="004E7EF8"/>
    <w:rsid w:val="004F6A67"/>
    <w:rsid w:val="004F6ED1"/>
    <w:rsid w:val="00501CD0"/>
    <w:rsid w:val="005032E2"/>
    <w:rsid w:val="005107EF"/>
    <w:rsid w:val="00510CC6"/>
    <w:rsid w:val="00511F53"/>
    <w:rsid w:val="00535729"/>
    <w:rsid w:val="00544633"/>
    <w:rsid w:val="005453CB"/>
    <w:rsid w:val="00551B37"/>
    <w:rsid w:val="00573E84"/>
    <w:rsid w:val="00577140"/>
    <w:rsid w:val="005845AA"/>
    <w:rsid w:val="005901EC"/>
    <w:rsid w:val="0059602C"/>
    <w:rsid w:val="005A4ED6"/>
    <w:rsid w:val="005B6422"/>
    <w:rsid w:val="005C05D7"/>
    <w:rsid w:val="005D3CE2"/>
    <w:rsid w:val="005D6E86"/>
    <w:rsid w:val="005E5F0E"/>
    <w:rsid w:val="005F3AE1"/>
    <w:rsid w:val="005F4D1F"/>
    <w:rsid w:val="0060005B"/>
    <w:rsid w:val="00601403"/>
    <w:rsid w:val="00634D1D"/>
    <w:rsid w:val="006407E7"/>
    <w:rsid w:val="00677979"/>
    <w:rsid w:val="00677E4E"/>
    <w:rsid w:val="00684C4E"/>
    <w:rsid w:val="006909AD"/>
    <w:rsid w:val="00696AD2"/>
    <w:rsid w:val="006A6FFE"/>
    <w:rsid w:val="006A71B7"/>
    <w:rsid w:val="006B7D46"/>
    <w:rsid w:val="006C2A6B"/>
    <w:rsid w:val="006C34BD"/>
    <w:rsid w:val="006C73C0"/>
    <w:rsid w:val="006D13AB"/>
    <w:rsid w:val="006D4AF1"/>
    <w:rsid w:val="00700B75"/>
    <w:rsid w:val="007012C3"/>
    <w:rsid w:val="00703675"/>
    <w:rsid w:val="00731A3F"/>
    <w:rsid w:val="007320A0"/>
    <w:rsid w:val="00734777"/>
    <w:rsid w:val="00736464"/>
    <w:rsid w:val="0074351A"/>
    <w:rsid w:val="007445C3"/>
    <w:rsid w:val="007466AE"/>
    <w:rsid w:val="007477E4"/>
    <w:rsid w:val="007545F2"/>
    <w:rsid w:val="00794191"/>
    <w:rsid w:val="00796DE5"/>
    <w:rsid w:val="007B1F23"/>
    <w:rsid w:val="007C07AF"/>
    <w:rsid w:val="007C0B65"/>
    <w:rsid w:val="007C0E7F"/>
    <w:rsid w:val="007C2DBC"/>
    <w:rsid w:val="007C31BF"/>
    <w:rsid w:val="007E2643"/>
    <w:rsid w:val="007F19EE"/>
    <w:rsid w:val="007F59CB"/>
    <w:rsid w:val="007F6D05"/>
    <w:rsid w:val="00804CF3"/>
    <w:rsid w:val="008123F2"/>
    <w:rsid w:val="00815CFB"/>
    <w:rsid w:val="00820531"/>
    <w:rsid w:val="008279F8"/>
    <w:rsid w:val="008315BD"/>
    <w:rsid w:val="008369EA"/>
    <w:rsid w:val="00856252"/>
    <w:rsid w:val="0086245B"/>
    <w:rsid w:val="00863543"/>
    <w:rsid w:val="00882E18"/>
    <w:rsid w:val="00883AE7"/>
    <w:rsid w:val="00883C04"/>
    <w:rsid w:val="00890D34"/>
    <w:rsid w:val="00891D71"/>
    <w:rsid w:val="00894933"/>
    <w:rsid w:val="008A5E96"/>
    <w:rsid w:val="008A73F5"/>
    <w:rsid w:val="008C6D22"/>
    <w:rsid w:val="008D7D50"/>
    <w:rsid w:val="008F295E"/>
    <w:rsid w:val="008F499F"/>
    <w:rsid w:val="00916A13"/>
    <w:rsid w:val="00922158"/>
    <w:rsid w:val="009253C8"/>
    <w:rsid w:val="00927F34"/>
    <w:rsid w:val="00954BB6"/>
    <w:rsid w:val="00962D3A"/>
    <w:rsid w:val="0097093C"/>
    <w:rsid w:val="00985BD0"/>
    <w:rsid w:val="00991C1A"/>
    <w:rsid w:val="00994088"/>
    <w:rsid w:val="009A27F5"/>
    <w:rsid w:val="009A4B1C"/>
    <w:rsid w:val="009D2564"/>
    <w:rsid w:val="009F21FC"/>
    <w:rsid w:val="00A0524C"/>
    <w:rsid w:val="00A17465"/>
    <w:rsid w:val="00A17F72"/>
    <w:rsid w:val="00A27ED9"/>
    <w:rsid w:val="00A3615D"/>
    <w:rsid w:val="00A36D0E"/>
    <w:rsid w:val="00A61D0A"/>
    <w:rsid w:val="00A77648"/>
    <w:rsid w:val="00A81E8D"/>
    <w:rsid w:val="00AA2647"/>
    <w:rsid w:val="00AA7A8F"/>
    <w:rsid w:val="00AB1111"/>
    <w:rsid w:val="00AC2C23"/>
    <w:rsid w:val="00AC3FD1"/>
    <w:rsid w:val="00AD2476"/>
    <w:rsid w:val="00AF44D5"/>
    <w:rsid w:val="00B50CE3"/>
    <w:rsid w:val="00B57D00"/>
    <w:rsid w:val="00B77224"/>
    <w:rsid w:val="00B81D2A"/>
    <w:rsid w:val="00BB3B56"/>
    <w:rsid w:val="00BC303A"/>
    <w:rsid w:val="00BC4364"/>
    <w:rsid w:val="00BD3315"/>
    <w:rsid w:val="00BE35A8"/>
    <w:rsid w:val="00BE52B3"/>
    <w:rsid w:val="00BF572F"/>
    <w:rsid w:val="00C20BE8"/>
    <w:rsid w:val="00C2363A"/>
    <w:rsid w:val="00C3101F"/>
    <w:rsid w:val="00C320F6"/>
    <w:rsid w:val="00C37C40"/>
    <w:rsid w:val="00C45AE3"/>
    <w:rsid w:val="00C9374D"/>
    <w:rsid w:val="00CB159C"/>
    <w:rsid w:val="00CB5FF0"/>
    <w:rsid w:val="00CD036A"/>
    <w:rsid w:val="00CE2B8F"/>
    <w:rsid w:val="00CE7DD0"/>
    <w:rsid w:val="00CF2778"/>
    <w:rsid w:val="00CF67FB"/>
    <w:rsid w:val="00D134F9"/>
    <w:rsid w:val="00D14178"/>
    <w:rsid w:val="00D145D6"/>
    <w:rsid w:val="00D246A5"/>
    <w:rsid w:val="00D63C0C"/>
    <w:rsid w:val="00D7002A"/>
    <w:rsid w:val="00D744B6"/>
    <w:rsid w:val="00D817E4"/>
    <w:rsid w:val="00D91429"/>
    <w:rsid w:val="00D95B51"/>
    <w:rsid w:val="00D96A17"/>
    <w:rsid w:val="00DA6379"/>
    <w:rsid w:val="00DB086D"/>
    <w:rsid w:val="00DC48C1"/>
    <w:rsid w:val="00DF5A98"/>
    <w:rsid w:val="00DF7865"/>
    <w:rsid w:val="00DF7C08"/>
    <w:rsid w:val="00E11047"/>
    <w:rsid w:val="00E11E1D"/>
    <w:rsid w:val="00E30AED"/>
    <w:rsid w:val="00E3583E"/>
    <w:rsid w:val="00E55C39"/>
    <w:rsid w:val="00E573D1"/>
    <w:rsid w:val="00E64A6F"/>
    <w:rsid w:val="00E73052"/>
    <w:rsid w:val="00E74A09"/>
    <w:rsid w:val="00E93ED2"/>
    <w:rsid w:val="00E9758B"/>
    <w:rsid w:val="00EC1861"/>
    <w:rsid w:val="00EC1E84"/>
    <w:rsid w:val="00EC3914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351F5"/>
    <w:rsid w:val="00F447F7"/>
    <w:rsid w:val="00F5674E"/>
    <w:rsid w:val="00F85168"/>
    <w:rsid w:val="00F94B26"/>
    <w:rsid w:val="00FB7AE5"/>
    <w:rsid w:val="00FC16B0"/>
    <w:rsid w:val="00FD20E2"/>
    <w:rsid w:val="00FD52DA"/>
    <w:rsid w:val="00FE509E"/>
    <w:rsid w:val="00FF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3D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4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09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62D3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2D3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D3A"/>
    <w:rPr>
      <w:rFonts w:cs="Times New Roman"/>
    </w:rPr>
  </w:style>
  <w:style w:type="character" w:customStyle="1" w:styleId="1">
    <w:name w:val="Основной текст1"/>
    <w:basedOn w:val="DefaultParagraphFont"/>
    <w:uiPriority w:val="99"/>
    <w:rsid w:val="00962D3A"/>
    <w:rPr>
      <w:rFonts w:ascii="Arial" w:hAnsi="Arial" w:cs="Arial"/>
      <w:b/>
      <w:bCs/>
      <w:color w:val="000000"/>
      <w:spacing w:val="1"/>
      <w:w w:val="100"/>
      <w:position w:val="0"/>
      <w:sz w:val="15"/>
      <w:szCs w:val="15"/>
      <w:u w:val="none"/>
      <w:lang w:val="ru-RU" w:eastAsia="ru-RU"/>
    </w:rPr>
  </w:style>
  <w:style w:type="character" w:styleId="Hyperlink">
    <w:name w:val="Hyperlink"/>
    <w:basedOn w:val="DefaultParagraphFont"/>
    <w:uiPriority w:val="99"/>
    <w:rsid w:val="004645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1670</Words>
  <Characters>9520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6</cp:revision>
  <cp:lastPrinted>2016-06-14T05:06:00Z</cp:lastPrinted>
  <dcterms:created xsi:type="dcterms:W3CDTF">2016-06-09T05:29:00Z</dcterms:created>
  <dcterms:modified xsi:type="dcterms:W3CDTF">2016-06-15T09:26:00Z</dcterms:modified>
</cp:coreProperties>
</file>